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CA5" w:rsidRDefault="00AE4CA5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AE4CA5" w:rsidRPr="008978B2" w:rsidRDefault="00AE4CA5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AE4CA5" w:rsidRPr="008978B2" w:rsidRDefault="00AE4CA5" w:rsidP="008978B2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</w:t>
      </w:r>
      <w:r w:rsidRPr="008978B2">
        <w:rPr>
          <w:rFonts w:ascii="Comic Sans MS" w:hAnsi="Comic Sans MS"/>
          <w:sz w:val="20"/>
          <w:szCs w:val="20"/>
        </w:rPr>
        <w:t xml:space="preserve">arih                :  </w:t>
      </w:r>
      <w:r>
        <w:rPr>
          <w:rFonts w:ascii="Comic Sans MS" w:hAnsi="Comic Sans MS"/>
          <w:b/>
          <w:sz w:val="20"/>
          <w:szCs w:val="20"/>
        </w:rPr>
        <w:t>17</w:t>
      </w:r>
      <w:r w:rsidRPr="0091422C">
        <w:rPr>
          <w:rFonts w:ascii="Comic Sans MS" w:hAnsi="Comic Sans MS"/>
          <w:b/>
          <w:sz w:val="20"/>
          <w:szCs w:val="20"/>
        </w:rPr>
        <w:t>.</w:t>
      </w:r>
      <w:r>
        <w:rPr>
          <w:rFonts w:ascii="Comic Sans MS" w:hAnsi="Comic Sans MS"/>
          <w:b/>
          <w:sz w:val="20"/>
          <w:szCs w:val="20"/>
        </w:rPr>
        <w:t>04.2017</w:t>
      </w:r>
    </w:p>
    <w:p w:rsidR="00AE4CA5" w:rsidRDefault="00AE4CA5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AE4CA5" w:rsidRPr="00972D85" w:rsidRDefault="00AE4CA5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Öğretmenin Adı:</w:t>
      </w:r>
    </w:p>
    <w:p w:rsidR="00AE4CA5" w:rsidRPr="008978B2" w:rsidRDefault="00AE4CA5" w:rsidP="00E779D2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AE4CA5" w:rsidRDefault="00AE4CA5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AE4CA5" w:rsidRPr="008978B2" w:rsidRDefault="00AE4CA5" w:rsidP="00997873">
      <w:pPr>
        <w:pStyle w:val="NoSpacing"/>
        <w:jc w:val="both"/>
        <w:rPr>
          <w:rFonts w:ascii="Comic Sans MS" w:hAnsi="Comic Sans MS"/>
          <w:sz w:val="20"/>
          <w:szCs w:val="20"/>
        </w:rPr>
      </w:pPr>
      <w:r w:rsidRPr="00997873">
        <w:rPr>
          <w:rFonts w:ascii="Comic Sans MS" w:hAnsi="Comic Sans MS" w:cs="Calibri"/>
          <w:sz w:val="20"/>
          <w:szCs w:val="20"/>
        </w:rPr>
        <w:t>Çocuklara n</w:t>
      </w:r>
      <w:r w:rsidRPr="00997873">
        <w:rPr>
          <w:rFonts w:ascii="Comic Sans MS" w:hAnsi="Comic Sans MS"/>
          <w:sz w:val="20"/>
          <w:szCs w:val="20"/>
        </w:rPr>
        <w:t xml:space="preserve">asıl oldukları sorularak kısaca sohbet edilir. Çocuklara hangi öğrenme merkezine geçecekleri sorulup kararsız olanlara rehberlik edilir. </w:t>
      </w:r>
      <w:r>
        <w:rPr>
          <w:rFonts w:ascii="Comic Sans MS" w:hAnsi="Comic Sans MS"/>
          <w:sz w:val="20"/>
          <w:szCs w:val="20"/>
        </w:rPr>
        <w:t xml:space="preserve">Yeni hazırlanan ilkbahar merkezine dikkatleri çekilir. </w:t>
      </w:r>
      <w:r w:rsidRPr="00997873">
        <w:rPr>
          <w:rFonts w:ascii="Comic Sans MS" w:hAnsi="Comic Sans MS"/>
          <w:sz w:val="20"/>
          <w:szCs w:val="20"/>
        </w:rPr>
        <w:t>Öğrenme merkezini</w:t>
      </w:r>
      <w:r w:rsidRPr="008978B2">
        <w:rPr>
          <w:rFonts w:ascii="Comic Sans MS" w:hAnsi="Comic Sans MS"/>
          <w:sz w:val="20"/>
          <w:szCs w:val="20"/>
        </w:rPr>
        <w:t xml:space="preserve"> seçen çocuk ilgisi doğrultusunda etkinliğini sürdürür.</w:t>
      </w:r>
    </w:p>
    <w:p w:rsidR="00AE4CA5" w:rsidRPr="008978B2" w:rsidRDefault="00AE4CA5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AE4CA5" w:rsidRPr="008978B2" w:rsidRDefault="00AE4CA5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AE4CA5" w:rsidRPr="008978B2" w:rsidRDefault="00AE4CA5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AE4CA5" w:rsidRPr="008978B2" w:rsidRDefault="00AE4CA5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AE4CA5" w:rsidRPr="008978B2" w:rsidRDefault="00AE4CA5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“ ISLAK-KURU </w:t>
      </w:r>
      <w:r w:rsidRPr="008978B2">
        <w:rPr>
          <w:rFonts w:ascii="Comic Sans MS" w:hAnsi="Comic Sans MS"/>
          <w:sz w:val="20"/>
          <w:szCs w:val="20"/>
        </w:rPr>
        <w:t xml:space="preserve">” isimli </w:t>
      </w:r>
      <w:r>
        <w:rPr>
          <w:rFonts w:ascii="Comic Sans MS" w:hAnsi="Comic Sans MS"/>
          <w:sz w:val="20"/>
          <w:szCs w:val="20"/>
        </w:rPr>
        <w:t xml:space="preserve"> oyun </w:t>
      </w:r>
      <w:r w:rsidRPr="008978B2">
        <w:rPr>
          <w:rFonts w:ascii="Comic Sans MS" w:hAnsi="Comic Sans MS"/>
          <w:sz w:val="20"/>
          <w:szCs w:val="20"/>
        </w:rPr>
        <w:t>etkinliği</w:t>
      </w:r>
    </w:p>
    <w:p w:rsidR="00AE4CA5" w:rsidRDefault="00AE4CA5" w:rsidP="00CE3949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AE4CA5" w:rsidRPr="00CE3949" w:rsidRDefault="00AE4CA5" w:rsidP="00CE3949">
      <w:pPr>
        <w:pStyle w:val="NoSpacing"/>
        <w:rPr>
          <w:rFonts w:ascii="Comic Sans MS" w:hAnsi="Comic Sans MS"/>
          <w:b/>
          <w:sz w:val="20"/>
          <w:szCs w:val="20"/>
        </w:rPr>
      </w:pPr>
      <w:r w:rsidRPr="00CE3949">
        <w:rPr>
          <w:rFonts w:ascii="Comic Sans MS" w:hAnsi="Comic Sans MS"/>
          <w:b/>
          <w:sz w:val="20"/>
          <w:szCs w:val="20"/>
        </w:rPr>
        <w:t>Öğle Yemeği, Temizlik</w:t>
      </w:r>
    </w:p>
    <w:p w:rsidR="00AE4CA5" w:rsidRPr="00CE3949" w:rsidRDefault="00AE4CA5" w:rsidP="00CE3949">
      <w:pPr>
        <w:pStyle w:val="NoSpacing"/>
        <w:rPr>
          <w:rFonts w:ascii="Comic Sans MS" w:hAnsi="Comic Sans MS"/>
          <w:b/>
          <w:sz w:val="20"/>
          <w:szCs w:val="20"/>
        </w:rPr>
      </w:pPr>
      <w:r w:rsidRPr="00CE3949">
        <w:rPr>
          <w:rFonts w:ascii="Comic Sans MS" w:hAnsi="Comic Sans MS"/>
          <w:b/>
          <w:sz w:val="20"/>
          <w:szCs w:val="20"/>
        </w:rPr>
        <w:t xml:space="preserve">Dinlenme            </w:t>
      </w:r>
    </w:p>
    <w:p w:rsidR="00AE4CA5" w:rsidRPr="00CE3949" w:rsidRDefault="00AE4CA5" w:rsidP="00CE3949">
      <w:pPr>
        <w:pStyle w:val="NoSpacing"/>
        <w:rPr>
          <w:rFonts w:ascii="Comic Sans MS" w:hAnsi="Comic Sans MS"/>
          <w:b/>
          <w:sz w:val="20"/>
          <w:szCs w:val="20"/>
        </w:rPr>
      </w:pPr>
      <w:r w:rsidRPr="00CE3949">
        <w:rPr>
          <w:rFonts w:ascii="Comic Sans MS" w:hAnsi="Comic Sans MS"/>
          <w:b/>
          <w:sz w:val="20"/>
          <w:szCs w:val="20"/>
        </w:rPr>
        <w:t>Kahvaltı, Temizlik</w:t>
      </w:r>
    </w:p>
    <w:p w:rsidR="00AE4CA5" w:rsidRPr="00CE3949" w:rsidRDefault="00AE4CA5" w:rsidP="00CE3949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AE4CA5" w:rsidRPr="00CE3949" w:rsidRDefault="00AE4CA5" w:rsidP="00CE3949">
      <w:pPr>
        <w:pStyle w:val="NoSpacing"/>
        <w:rPr>
          <w:rFonts w:ascii="Comic Sans MS" w:hAnsi="Comic Sans MS"/>
          <w:b/>
          <w:sz w:val="20"/>
          <w:szCs w:val="20"/>
        </w:rPr>
      </w:pPr>
      <w:r w:rsidRPr="00CE3949">
        <w:rPr>
          <w:rFonts w:ascii="Comic Sans MS" w:hAnsi="Comic Sans MS"/>
          <w:b/>
          <w:sz w:val="20"/>
          <w:szCs w:val="20"/>
        </w:rPr>
        <w:t>Etkinlik Zamanı</w:t>
      </w:r>
    </w:p>
    <w:p w:rsidR="00AE4CA5" w:rsidRPr="00E779D2" w:rsidRDefault="00AE4CA5" w:rsidP="00CE3949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"FİL  ’’ isimli  Türkçe dil</w:t>
      </w:r>
      <w:bookmarkStart w:id="0" w:name="_GoBack"/>
      <w:bookmarkEnd w:id="0"/>
      <w:r w:rsidRPr="00E779D2">
        <w:rPr>
          <w:rFonts w:ascii="Comic Sans MS" w:hAnsi="Comic Sans MS"/>
          <w:sz w:val="20"/>
          <w:szCs w:val="20"/>
        </w:rPr>
        <w:t xml:space="preserve"> etkinliği</w:t>
      </w:r>
    </w:p>
    <w:p w:rsidR="00AE4CA5" w:rsidRPr="00CE3949" w:rsidRDefault="00AE4CA5" w:rsidP="00CE3949">
      <w:pPr>
        <w:pStyle w:val="NoSpacing"/>
        <w:rPr>
          <w:rFonts w:ascii="Comic Sans MS" w:hAnsi="Comic Sans MS"/>
          <w:b/>
          <w:sz w:val="20"/>
          <w:szCs w:val="20"/>
        </w:rPr>
      </w:pPr>
      <w:r w:rsidRPr="00CE3949">
        <w:rPr>
          <w:rFonts w:ascii="Comic Sans MS" w:hAnsi="Comic Sans MS"/>
          <w:b/>
          <w:sz w:val="20"/>
          <w:szCs w:val="20"/>
        </w:rPr>
        <w:t>Oyun Zamanı</w:t>
      </w:r>
    </w:p>
    <w:p w:rsidR="00AE4CA5" w:rsidRPr="00E779D2" w:rsidRDefault="00AE4CA5" w:rsidP="00CE3949">
      <w:pPr>
        <w:pStyle w:val="NoSpacing"/>
        <w:rPr>
          <w:rFonts w:ascii="Comic Sans MS" w:hAnsi="Comic Sans MS"/>
          <w:sz w:val="20"/>
          <w:szCs w:val="20"/>
        </w:rPr>
      </w:pPr>
      <w:r w:rsidRPr="00E779D2">
        <w:rPr>
          <w:rFonts w:ascii="Comic Sans MS" w:hAnsi="Comic Sans MS"/>
          <w:sz w:val="20"/>
          <w:szCs w:val="20"/>
        </w:rPr>
        <w:t>Öğrenme merkezlerinde oyun.</w:t>
      </w:r>
    </w:p>
    <w:p w:rsidR="00AE4CA5" w:rsidRPr="008978B2" w:rsidRDefault="00AE4CA5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AE4CA5" w:rsidRPr="008978B2" w:rsidRDefault="00AE4CA5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AE4CA5" w:rsidRPr="008978B2" w:rsidRDefault="00AE4CA5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AE4CA5" w:rsidRPr="008978B2" w:rsidRDefault="00AE4CA5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AE4CA5" w:rsidRPr="008978B2" w:rsidRDefault="00AE4CA5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AE4CA5" w:rsidRPr="008978B2" w:rsidRDefault="00AE4CA5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AE4CA5" w:rsidRPr="008978B2" w:rsidRDefault="00AE4CA5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AE4CA5" w:rsidRPr="008978B2" w:rsidRDefault="00AE4CA5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AE4CA5" w:rsidRDefault="00AE4CA5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AE4CA5" w:rsidRPr="004E5CA9" w:rsidRDefault="00AE4CA5" w:rsidP="004E5CA9"/>
    <w:p w:rsidR="00AE4CA5" w:rsidRDefault="00AE4CA5" w:rsidP="00521BB8">
      <w:pPr>
        <w:pStyle w:val="Subtitle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t>ETKİNLİK PLANI</w:t>
      </w:r>
    </w:p>
    <w:p w:rsidR="00AE4CA5" w:rsidRPr="00E779D2" w:rsidRDefault="00AE4CA5" w:rsidP="00E779D2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E779D2">
        <w:rPr>
          <w:rFonts w:ascii="Comic Sans MS" w:hAnsi="Comic Sans MS"/>
          <w:b/>
          <w:sz w:val="20"/>
          <w:szCs w:val="20"/>
        </w:rPr>
        <w:t>ISLAK-KURU</w:t>
      </w:r>
    </w:p>
    <w:p w:rsidR="00AE4CA5" w:rsidRPr="002B3278" w:rsidRDefault="00AE4CA5" w:rsidP="001D6E9B">
      <w:pPr>
        <w:pStyle w:val="NoSpacing"/>
        <w:rPr>
          <w:rFonts w:ascii="Comic Sans MS" w:hAnsi="Comic Sans MS"/>
          <w:sz w:val="20"/>
          <w:szCs w:val="20"/>
        </w:rPr>
      </w:pPr>
      <w:r w:rsidRPr="002B3278">
        <w:rPr>
          <w:rFonts w:ascii="Comic Sans MS" w:hAnsi="Comic Sans MS"/>
          <w:sz w:val="20"/>
          <w:szCs w:val="20"/>
        </w:rPr>
        <w:t>Etkinlik Çeşidi : Fen-Türkçe-oyun  (Bütünleştirilmiş Grup Etkinliği ve Bireysel Etkinlik)</w:t>
      </w:r>
    </w:p>
    <w:p w:rsidR="00AE4CA5" w:rsidRDefault="00AE4CA5" w:rsidP="001D6E9B">
      <w:pPr>
        <w:pStyle w:val="NoSpacing"/>
        <w:rPr>
          <w:rFonts w:ascii="Comic Sans MS" w:hAnsi="Comic Sans MS"/>
          <w:bCs/>
          <w:sz w:val="20"/>
          <w:szCs w:val="20"/>
        </w:rPr>
      </w:pPr>
      <w:r w:rsidRPr="002B3278">
        <w:rPr>
          <w:rFonts w:ascii="Comic Sans MS" w:hAnsi="Comic Sans MS"/>
          <w:sz w:val="20"/>
          <w:szCs w:val="20"/>
        </w:rPr>
        <w:t>Yaş grubu (Ay) :</w:t>
      </w:r>
      <w:r>
        <w:rPr>
          <w:rFonts w:ascii="Comic Sans MS" w:hAnsi="Comic Sans MS"/>
          <w:sz w:val="20"/>
          <w:szCs w:val="20"/>
        </w:rPr>
        <w:t xml:space="preserve"> 48-66 </w:t>
      </w:r>
      <w:r>
        <w:rPr>
          <w:rFonts w:ascii="Comic Sans MS" w:hAnsi="Comic Sans MS"/>
          <w:bCs/>
          <w:sz w:val="20"/>
          <w:szCs w:val="20"/>
        </w:rPr>
        <w:t xml:space="preserve"> </w:t>
      </w:r>
    </w:p>
    <w:p w:rsidR="00AE4CA5" w:rsidRPr="00BB3A48" w:rsidRDefault="00AE4CA5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13.15pt;margin-top:4.15pt;width:424pt;height:428.2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">
            <v:textbox>
              <w:txbxContent>
                <w:p w:rsidR="00AE4CA5" w:rsidRDefault="00AE4CA5" w:rsidP="00BC4E5B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12C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AE4CA5" w:rsidRPr="001D6E9B" w:rsidRDefault="00AE4CA5" w:rsidP="001D6E9B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00C46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D6E9B">
                    <w:rPr>
                      <w:rFonts w:ascii="Comic Sans MS" w:hAnsi="Comic Sans MS"/>
                      <w:sz w:val="20"/>
                      <w:szCs w:val="20"/>
                    </w:rPr>
                    <w:t>ÖRÜMCEK AİLESİ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şarkısı söylenir</w:t>
                  </w:r>
                </w:p>
                <w:p w:rsidR="00AE4CA5" w:rsidRPr="001D6E9B" w:rsidRDefault="00AE4CA5" w:rsidP="001D6E9B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D6E9B">
                    <w:rPr>
                      <w:rFonts w:ascii="Comic Sans MS" w:hAnsi="Comic Sans MS"/>
                      <w:sz w:val="20"/>
                      <w:szCs w:val="20"/>
                    </w:rPr>
                    <w:t>Bir gün anne örümcek duvara tırmanmış</w:t>
                  </w:r>
                </w:p>
                <w:p w:rsidR="00AE4CA5" w:rsidRPr="001D6E9B" w:rsidRDefault="00AE4CA5" w:rsidP="001D6E9B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D6E9B">
                    <w:rPr>
                      <w:rFonts w:ascii="Comic Sans MS" w:hAnsi="Comic Sans MS"/>
                      <w:sz w:val="20"/>
                      <w:szCs w:val="20"/>
                    </w:rPr>
                    <w:t>Yağmur yağmış ve her yer ıslanmış</w:t>
                  </w:r>
                </w:p>
                <w:p w:rsidR="00AE4CA5" w:rsidRPr="001D6E9B" w:rsidRDefault="00AE4CA5" w:rsidP="001D6E9B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D6E9B">
                    <w:rPr>
                      <w:rFonts w:ascii="Comic Sans MS" w:hAnsi="Comic Sans MS"/>
                      <w:sz w:val="20"/>
                      <w:szCs w:val="20"/>
                    </w:rPr>
                    <w:t>Güneş açmış ve her yer kurumuş</w:t>
                  </w:r>
                </w:p>
                <w:p w:rsidR="00AE4CA5" w:rsidRPr="001D6E9B" w:rsidRDefault="00AE4CA5" w:rsidP="001D6E9B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D6E9B">
                    <w:rPr>
                      <w:rFonts w:ascii="Comic Sans MS" w:hAnsi="Comic Sans MS"/>
                      <w:sz w:val="20"/>
                      <w:szCs w:val="20"/>
                    </w:rPr>
                    <w:t>Rüzgar çıkmış onu savurmuş</w:t>
                  </w:r>
                </w:p>
                <w:p w:rsidR="00AE4CA5" w:rsidRPr="001D6E9B" w:rsidRDefault="00AE4CA5" w:rsidP="001D6E9B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AE4CA5" w:rsidRPr="001D6E9B" w:rsidRDefault="00AE4CA5" w:rsidP="001D6E9B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D6E9B">
                    <w:rPr>
                      <w:rFonts w:ascii="Comic Sans MS" w:hAnsi="Comic Sans MS"/>
                      <w:sz w:val="20"/>
                      <w:szCs w:val="20"/>
                    </w:rPr>
                    <w:t>Bir gün baba örümcek duvara tırmanmış</w:t>
                  </w:r>
                </w:p>
                <w:p w:rsidR="00AE4CA5" w:rsidRPr="001D6E9B" w:rsidRDefault="00AE4CA5" w:rsidP="001D6E9B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D6E9B">
                    <w:rPr>
                      <w:rFonts w:ascii="Comic Sans MS" w:hAnsi="Comic Sans MS"/>
                      <w:sz w:val="20"/>
                      <w:szCs w:val="20"/>
                    </w:rPr>
                    <w:t>Yağmur yağmış ve her yer ıslanmış</w:t>
                  </w:r>
                </w:p>
                <w:p w:rsidR="00AE4CA5" w:rsidRPr="001D6E9B" w:rsidRDefault="00AE4CA5" w:rsidP="001D6E9B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D6E9B">
                    <w:rPr>
                      <w:rFonts w:ascii="Comic Sans MS" w:hAnsi="Comic Sans MS"/>
                      <w:sz w:val="20"/>
                      <w:szCs w:val="20"/>
                    </w:rPr>
                    <w:t>Güneş açmış ve her yer kurumuş</w:t>
                  </w:r>
                </w:p>
                <w:p w:rsidR="00AE4CA5" w:rsidRPr="001D6E9B" w:rsidRDefault="00AE4CA5" w:rsidP="001D6E9B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D6E9B">
                    <w:rPr>
                      <w:rFonts w:ascii="Comic Sans MS" w:hAnsi="Comic Sans MS"/>
                      <w:sz w:val="20"/>
                      <w:szCs w:val="20"/>
                    </w:rPr>
                    <w:t>Rüzgar çıkmış onu savurmuş</w:t>
                  </w:r>
                </w:p>
                <w:p w:rsidR="00AE4CA5" w:rsidRPr="001D6E9B" w:rsidRDefault="00AE4CA5" w:rsidP="001D6E9B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AE4CA5" w:rsidRPr="001D6E9B" w:rsidRDefault="00AE4CA5" w:rsidP="001D6E9B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D6E9B">
                    <w:rPr>
                      <w:rFonts w:ascii="Comic Sans MS" w:hAnsi="Comic Sans MS"/>
                      <w:sz w:val="20"/>
                      <w:szCs w:val="20"/>
                    </w:rPr>
                    <w:t>Bir gün yavru örümcek duvara tırmanmış</w:t>
                  </w:r>
                </w:p>
                <w:p w:rsidR="00AE4CA5" w:rsidRPr="001D6E9B" w:rsidRDefault="00AE4CA5" w:rsidP="001D6E9B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D6E9B">
                    <w:rPr>
                      <w:rFonts w:ascii="Comic Sans MS" w:hAnsi="Comic Sans MS"/>
                      <w:sz w:val="20"/>
                      <w:szCs w:val="20"/>
                    </w:rPr>
                    <w:t>Yağmur yağmış ve her yer ıslanmış</w:t>
                  </w:r>
                </w:p>
                <w:p w:rsidR="00AE4CA5" w:rsidRPr="001D6E9B" w:rsidRDefault="00AE4CA5" w:rsidP="001D6E9B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D6E9B">
                    <w:rPr>
                      <w:rFonts w:ascii="Comic Sans MS" w:hAnsi="Comic Sans MS"/>
                      <w:sz w:val="20"/>
                      <w:szCs w:val="20"/>
                    </w:rPr>
                    <w:t>Güneş açmış ve her yer kurumuş</w:t>
                  </w:r>
                </w:p>
                <w:p w:rsidR="00AE4CA5" w:rsidRDefault="00AE4CA5" w:rsidP="001D6E9B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D6E9B">
                    <w:rPr>
                      <w:rFonts w:ascii="Comic Sans MS" w:hAnsi="Comic Sans MS"/>
                      <w:sz w:val="20"/>
                      <w:szCs w:val="20"/>
                    </w:rPr>
                    <w:t>Rüzgar çıkmış onu savurmuş</w:t>
                  </w:r>
                </w:p>
                <w:p w:rsidR="00AE4CA5" w:rsidRDefault="00AE4CA5" w:rsidP="001D6E9B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AE4CA5" w:rsidRDefault="00AE4CA5" w:rsidP="002B327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Örümceklerin neden ıslandıkları / kurumak için ne yapabilecekleri sorulur ve çocukların cevapları dinlenir.  Sizce örümcekler ıslanınca neler hissetmiştir? Siz ıslanınca ne hissediyorsunuz?................. gibi sohbet genişletilebilir.</w:t>
                  </w:r>
                </w:p>
                <w:p w:rsidR="00AE4CA5" w:rsidRDefault="00AE4CA5" w:rsidP="002B3278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AE4CA5" w:rsidRDefault="00AE4CA5" w:rsidP="002B3278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ISLAK KURU deneyi yapılır</w:t>
                  </w:r>
                </w:p>
                <w:p w:rsidR="00AE4CA5" w:rsidRDefault="00AE4CA5" w:rsidP="002B327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</w:t>
                  </w:r>
                  <w:r w:rsidRPr="001D6E9B">
                    <w:rPr>
                      <w:rFonts w:ascii="Comic Sans MS" w:hAnsi="Comic Sans MS"/>
                      <w:sz w:val="20"/>
                      <w:szCs w:val="20"/>
                    </w:rPr>
                    <w:t>Sınıfa içi dolu bir leğen getirilir. Çocukla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ra ikişer parça kumaş dağıtılır.</w:t>
                  </w:r>
                  <w:r w:rsidRPr="001D6E9B">
                    <w:t xml:space="preserve"> </w:t>
                  </w:r>
                  <w:r>
                    <w:t xml:space="preserve"> K</w:t>
                  </w:r>
                  <w:r w:rsidRPr="001D6E9B">
                    <w:rPr>
                      <w:rFonts w:ascii="Comic Sans MS" w:hAnsi="Comic Sans MS"/>
                      <w:sz w:val="20"/>
                      <w:szCs w:val="20"/>
                    </w:rPr>
                    <w:t>umaşlardan birini ıslatmaları istenir.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1D6E9B">
                    <w:rPr>
                      <w:rFonts w:ascii="Comic Sans MS" w:hAnsi="Comic Sans MS"/>
                      <w:sz w:val="20"/>
                      <w:szCs w:val="20"/>
                    </w:rPr>
                    <w:t>Ellerindeki kumaşın ıslak mı, kuru mu olduğu sorulur.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Islak ile kuru arasındaki farka dikkat çekilir ve ıslak kumaşları nasıl kurutabilecekleri tartışılır.</w:t>
                  </w:r>
                </w:p>
                <w:p w:rsidR="00AE4CA5" w:rsidRDefault="00AE4CA5" w:rsidP="002B327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Sonra ıslak ve kuru kumaşlar boy sırasına göre ipe asılır. (kısadan uzuna doğru)</w:t>
                  </w:r>
                </w:p>
                <w:p w:rsidR="00AE4CA5" w:rsidRDefault="00AE4CA5" w:rsidP="00866F9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AE4CA5" w:rsidRPr="00B00C46" w:rsidRDefault="00AE4CA5" w:rsidP="001D6E9B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D6E9B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Oyun etkinliği için sınıf iki gruba ayrılır.  Hangi grubun tenha, hangi grubun kalabalık olduğu incelenir ve bilinen oyunlar tekrar oynanır.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" o:spid="_x0000_s1027" type="#_x0000_t202" style="position:absolute;margin-left:-6.35pt;margin-top:4.15pt;width:291.75pt;height:201.7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">
            <v:textbox>
              <w:txbxContent>
                <w:p w:rsidR="00AE4CA5" w:rsidRPr="002B3278" w:rsidRDefault="00AE4CA5" w:rsidP="001D6E9B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2B327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 VE GÖSTERGELER</w:t>
                  </w:r>
                </w:p>
                <w:p w:rsidR="00AE4CA5" w:rsidRPr="002B3278" w:rsidRDefault="00AE4CA5" w:rsidP="001D6E9B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PSİKO</w:t>
                  </w:r>
                  <w:r w:rsidRPr="002B327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MOTOR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</w:p>
                <w:p w:rsidR="00AE4CA5" w:rsidRPr="002B3278" w:rsidRDefault="00AE4CA5" w:rsidP="001D6E9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B3278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4: Küçük kas kullanımı gerektiren hareketleri yapar. </w:t>
                  </w:r>
                </w:p>
                <w:p w:rsidR="00AE4CA5" w:rsidRPr="002B3278" w:rsidRDefault="00AE4CA5" w:rsidP="001D6E9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B3278">
                    <w:rPr>
                      <w:rFonts w:ascii="Comic Sans MS" w:hAnsi="Comic Sans MS"/>
                      <w:sz w:val="20"/>
                      <w:szCs w:val="20"/>
                    </w:rPr>
                    <w:t>Göstergeleri: Malzemeleri keser. Malzemeleri yapıştırır. Malzemeleri değişik şekillerde katlar. Değişik malzemeler kullanarak resim yapar.</w:t>
                  </w:r>
                </w:p>
                <w:p w:rsidR="00AE4CA5" w:rsidRPr="002B3278" w:rsidRDefault="00AE4CA5" w:rsidP="001D6E9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B3278">
                    <w:rPr>
                      <w:rFonts w:ascii="Comic Sans MS" w:hAnsi="Comic Sans MS"/>
                      <w:sz w:val="20"/>
                      <w:szCs w:val="20"/>
                    </w:rPr>
                    <w:t>Bilişsel gelişim</w:t>
                  </w:r>
                </w:p>
                <w:p w:rsidR="00AE4CA5" w:rsidRPr="002B3278" w:rsidRDefault="00AE4CA5" w:rsidP="001D6E9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B3278">
                    <w:rPr>
                      <w:rFonts w:ascii="Comic Sans MS" w:hAnsi="Comic Sans MS"/>
                      <w:sz w:val="20"/>
                      <w:szCs w:val="20"/>
                    </w:rPr>
                    <w:t>Kazanım 1: Nesne/durum/olaya dikkatini verir.</w:t>
                  </w:r>
                </w:p>
                <w:p w:rsidR="00AE4CA5" w:rsidRPr="002B3278" w:rsidRDefault="00AE4CA5" w:rsidP="001D6E9B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B3278">
                    <w:rPr>
                      <w:rFonts w:ascii="Comic Sans MS" w:hAnsi="Comic Sans MS"/>
                      <w:sz w:val="20"/>
                      <w:szCs w:val="20"/>
                    </w:rPr>
                    <w:t>Göstergeleriikkat edilmesi gereken nesne/durum/olaya odaklanır. Dikkatini çeken nesne/durum/olaya yönelik sorular sorar. Dikkatini çeken nesne/durum/olayı ayrıntılarıyla açıklar.</w:t>
                  </w:r>
                </w:p>
              </w:txbxContent>
            </v:textbox>
          </v:shape>
        </w:pict>
      </w:r>
    </w:p>
    <w:p w:rsidR="00AE4CA5" w:rsidRPr="00BB3A48" w:rsidRDefault="00AE4CA5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AE4CA5" w:rsidRDefault="00AE4CA5">
      <w:r>
        <w:rPr>
          <w:noProof/>
        </w:rPr>
        <w:pict>
          <v:shape id="Text Box 9" o:spid="_x0000_s1028" type="#_x0000_t202" style="position:absolute;margin-left:-7.1pt;margin-top:356.35pt;width:306.75pt;height:51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">
            <v:textbox>
              <w:txbxContent>
                <w:p w:rsidR="00AE4CA5" w:rsidRPr="007706DB" w:rsidRDefault="00AE4CA5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:</w:t>
                  </w:r>
                  <w:r w:rsidRPr="007706DB">
                    <w:rPr>
                      <w:rFonts w:ascii="Comic Sans MS" w:hAnsi="Comic Sans MS"/>
                      <w:sz w:val="20"/>
                      <w:szCs w:val="20"/>
                    </w:rPr>
                    <w:t>Sınıfta kaynaştırma öğrencisi var  ise uyarlama rehber öğretmen ile birlikte alınır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7" o:spid="_x0000_s1029" type="#_x0000_t202" style="position:absolute;margin-left:-7.1pt;margin-top:306.1pt;width:297.75pt;height:35.2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">
            <v:textbox>
              <w:txbxContent>
                <w:p w:rsidR="00AE4CA5" w:rsidRPr="004E5CA9" w:rsidRDefault="00AE4CA5" w:rsidP="004E5CA9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E5CA9">
                    <w:rPr>
                      <w:rFonts w:ascii="Comic Sans MS" w:hAnsi="Comic Sans MS"/>
                      <w:sz w:val="20"/>
                      <w:szCs w:val="20"/>
                    </w:rPr>
                    <w:t xml:space="preserve">       </w:t>
                  </w:r>
                  <w:r w:rsidRPr="004E5CA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AİLE KATILIMI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" o:spid="_x0000_s1030" type="#_x0000_t202" style="position:absolute;margin-left:-4.85pt;margin-top:195.75pt;width:295.5pt;height:92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">
            <v:textbox>
              <w:txbxContent>
                <w:p w:rsidR="00AE4CA5" w:rsidRPr="00436F22" w:rsidRDefault="00AE4CA5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</w:p>
                <w:p w:rsidR="00AE4CA5" w:rsidRPr="00436F22" w:rsidRDefault="00AE4CA5" w:rsidP="009B2D3F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 Leğen, kumaş, ip</w:t>
                  </w:r>
                </w:p>
                <w:p w:rsidR="00AE4CA5" w:rsidRDefault="00AE4CA5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SÖZCÜKLER </w:t>
                  </w:r>
                </w:p>
                <w:p w:rsidR="00AE4CA5" w:rsidRPr="00890E89" w:rsidRDefault="00AE4CA5" w:rsidP="00AD188D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  </w:t>
                  </w:r>
                </w:p>
                <w:p w:rsidR="00AE4CA5" w:rsidRDefault="00AE4CA5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  <w:p w:rsidR="00AE4CA5" w:rsidRPr="009B2D3F" w:rsidRDefault="00AE4CA5" w:rsidP="00AE40F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kalabalik-tenha / islak-kuru</w:t>
                  </w:r>
                </w:p>
                <w:p w:rsidR="00AE4CA5" w:rsidRPr="00436F22" w:rsidRDefault="00AE4CA5" w:rsidP="00890E8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 w:rsidRPr="00BB3A48">
        <w:rPr>
          <w:rFonts w:ascii="Comic Sans MS" w:hAnsi="Comic Sans MS"/>
          <w:sz w:val="18"/>
          <w:szCs w:val="18"/>
        </w:rPr>
        <w:br w:type="page"/>
      </w:r>
    </w:p>
    <w:p w:rsidR="00AE4CA5" w:rsidRDefault="00AE4CA5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</w:t>
      </w:r>
      <w:r w:rsidRPr="00890E89">
        <w:rPr>
          <w:rFonts w:ascii="Comic Sans MS" w:hAnsi="Comic Sans MS"/>
          <w:b/>
          <w:sz w:val="20"/>
          <w:szCs w:val="20"/>
        </w:rPr>
        <w:t xml:space="preserve">EĞERLENDİRME </w:t>
      </w:r>
    </w:p>
    <w:p w:rsidR="00AE4CA5" w:rsidRPr="00E04656" w:rsidRDefault="00AE4CA5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E04656">
        <w:rPr>
          <w:rFonts w:ascii="Comic Sans MS" w:hAnsi="Comic Sans MS"/>
          <w:sz w:val="20"/>
          <w:szCs w:val="20"/>
        </w:rPr>
        <w:t>Ördek şarkısını sevdiniz mi?</w:t>
      </w:r>
    </w:p>
    <w:p w:rsidR="00AE4CA5" w:rsidRPr="00E04656" w:rsidRDefault="00AE4CA5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E04656">
        <w:rPr>
          <w:rFonts w:ascii="Comic Sans MS" w:hAnsi="Comic Sans MS"/>
          <w:sz w:val="20"/>
          <w:szCs w:val="20"/>
        </w:rPr>
        <w:t>Ördekler neden ıslanmış?</w:t>
      </w:r>
    </w:p>
    <w:p w:rsidR="00AE4CA5" w:rsidRPr="00E04656" w:rsidRDefault="00AE4CA5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E04656">
        <w:rPr>
          <w:rFonts w:ascii="Comic Sans MS" w:hAnsi="Comic Sans MS"/>
          <w:sz w:val="20"/>
          <w:szCs w:val="20"/>
        </w:rPr>
        <w:t>Sizce neler hissetmişlerdir?</w:t>
      </w:r>
    </w:p>
    <w:p w:rsidR="00AE4CA5" w:rsidRPr="00E04656" w:rsidRDefault="00AE4CA5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E04656">
        <w:rPr>
          <w:rFonts w:ascii="Comic Sans MS" w:hAnsi="Comic Sans MS"/>
          <w:sz w:val="20"/>
          <w:szCs w:val="20"/>
        </w:rPr>
        <w:t>Kurumak için ne yapmaları gerekir?</w:t>
      </w:r>
    </w:p>
    <w:p w:rsidR="00AE4CA5" w:rsidRPr="00E04656" w:rsidRDefault="00AE4CA5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E04656">
        <w:rPr>
          <w:rFonts w:ascii="Comic Sans MS" w:hAnsi="Comic Sans MS"/>
          <w:sz w:val="20"/>
          <w:szCs w:val="20"/>
        </w:rPr>
        <w:t>Elinizdeki kumaşları ıslatmak için ne yaptınız?</w:t>
      </w:r>
    </w:p>
    <w:p w:rsidR="00AE4CA5" w:rsidRPr="00E04656" w:rsidRDefault="00AE4CA5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E04656">
        <w:rPr>
          <w:rFonts w:ascii="Comic Sans MS" w:hAnsi="Comic Sans MS"/>
          <w:sz w:val="20"/>
          <w:szCs w:val="20"/>
        </w:rPr>
        <w:t>Kumaşları kurutmak için ne yaptınız?</w:t>
      </w:r>
    </w:p>
    <w:p w:rsidR="00AE4CA5" w:rsidRDefault="00AE4CA5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E04656">
        <w:rPr>
          <w:rFonts w:ascii="Comic Sans MS" w:hAnsi="Comic Sans MS"/>
          <w:sz w:val="20"/>
          <w:szCs w:val="20"/>
        </w:rPr>
        <w:t>Eğitim Seti 6.sayı/28.29.30. sayfalar yönerge doğrultusunda</w:t>
      </w:r>
      <w:r>
        <w:rPr>
          <w:rFonts w:ascii="Comic Sans MS" w:hAnsi="Comic Sans MS"/>
          <w:sz w:val="20"/>
          <w:szCs w:val="20"/>
        </w:rPr>
        <w:t xml:space="preserve"> yapılır?</w:t>
      </w:r>
    </w:p>
    <w:p w:rsidR="00AE4CA5" w:rsidRDefault="00AE4CA5" w:rsidP="001C49B1"/>
    <w:p w:rsidR="00AE4CA5" w:rsidRPr="00E779D2" w:rsidRDefault="00AE4CA5" w:rsidP="00E779D2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E779D2">
        <w:rPr>
          <w:rFonts w:ascii="Comic Sans MS" w:hAnsi="Comic Sans MS"/>
          <w:b/>
          <w:sz w:val="20"/>
          <w:szCs w:val="20"/>
        </w:rPr>
        <w:t>ETKİNLİK PLANI</w:t>
      </w:r>
      <w:r>
        <w:rPr>
          <w:rFonts w:ascii="Comic Sans MS" w:hAnsi="Comic Sans MS"/>
          <w:b/>
          <w:sz w:val="20"/>
          <w:szCs w:val="20"/>
        </w:rPr>
        <w:t xml:space="preserve"> (2)</w:t>
      </w:r>
    </w:p>
    <w:p w:rsidR="00AE4CA5" w:rsidRPr="00E779D2" w:rsidRDefault="00AE4CA5" w:rsidP="00E779D2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E779D2">
        <w:rPr>
          <w:rFonts w:ascii="Comic Sans MS" w:hAnsi="Comic Sans MS"/>
          <w:b/>
          <w:sz w:val="20"/>
          <w:szCs w:val="20"/>
        </w:rPr>
        <w:t>HİKAYE DİNLEYELİM</w:t>
      </w:r>
    </w:p>
    <w:p w:rsidR="00AE4CA5" w:rsidRPr="00E779D2" w:rsidRDefault="00AE4CA5" w:rsidP="00E779D2">
      <w:pPr>
        <w:pStyle w:val="NoSpacing"/>
        <w:rPr>
          <w:rFonts w:ascii="Comic Sans MS" w:hAnsi="Comic Sans MS"/>
          <w:sz w:val="20"/>
          <w:szCs w:val="20"/>
        </w:rPr>
      </w:pPr>
      <w:r w:rsidRPr="00E779D2">
        <w:rPr>
          <w:rFonts w:ascii="Comic Sans MS" w:hAnsi="Comic Sans MS"/>
          <w:sz w:val="20"/>
          <w:szCs w:val="20"/>
        </w:rPr>
        <w:t>Etkinlik türü: türkçe dil (büyük grup)</w:t>
      </w:r>
    </w:p>
    <w:p w:rsidR="00AE4CA5" w:rsidRPr="00E779D2" w:rsidRDefault="00AE4CA5" w:rsidP="00E779D2">
      <w:pPr>
        <w:pStyle w:val="NoSpacing"/>
        <w:rPr>
          <w:rFonts w:ascii="Comic Sans MS" w:hAnsi="Comic Sans MS"/>
          <w:sz w:val="20"/>
          <w:szCs w:val="20"/>
        </w:rPr>
      </w:pPr>
      <w:r w:rsidRPr="00E779D2">
        <w:rPr>
          <w:rFonts w:ascii="Comic Sans MS" w:hAnsi="Comic Sans MS"/>
          <w:sz w:val="20"/>
          <w:szCs w:val="20"/>
        </w:rPr>
        <w:t>Yaş grubu:48-66 ay</w:t>
      </w:r>
    </w:p>
    <w:p w:rsidR="00AE4CA5" w:rsidRDefault="00AE4CA5" w:rsidP="00E779D2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E779D2">
        <w:rPr>
          <w:rFonts w:ascii="Comic Sans MS" w:hAnsi="Comic Sans MS"/>
          <w:b/>
          <w:sz w:val="20"/>
          <w:szCs w:val="20"/>
        </w:rPr>
        <w:t>KAZANIMLAR VE GÖSTERGELERİ</w:t>
      </w:r>
    </w:p>
    <w:p w:rsidR="00AE4CA5" w:rsidRPr="00E779D2" w:rsidRDefault="00AE4CA5" w:rsidP="00E779D2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DİL GELİŞ</w:t>
      </w:r>
      <w:r w:rsidRPr="0059710E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GELİŞİMI</w:t>
      </w:r>
    </w:p>
    <w:p w:rsidR="00AE4CA5" w:rsidRPr="00E779D2" w:rsidRDefault="00AE4CA5" w:rsidP="00E779D2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E779D2">
        <w:rPr>
          <w:rFonts w:ascii="Comic Sans MS" w:hAnsi="Comic Sans MS"/>
          <w:sz w:val="20"/>
          <w:szCs w:val="20"/>
        </w:rPr>
        <w:t>Kazanım 6: Sözcük dağarcığını geliştirir. Göstergeleri:Dinlediklerinde yeni olan sözcükleri fark eder ve sözcüklerin anlamlarını sorar.Sözcükleri hatırlar ve sözcüklerin anlamını söyler.</w:t>
      </w:r>
      <w:r>
        <w:rPr>
          <w:rFonts w:ascii="Comic Sans MS" w:hAnsi="Comic Sans MS"/>
          <w:sz w:val="20"/>
          <w:szCs w:val="20"/>
        </w:rPr>
        <w:t xml:space="preserve"> </w:t>
      </w:r>
      <w:r w:rsidRPr="00E779D2">
        <w:rPr>
          <w:rFonts w:ascii="Comic Sans MS" w:hAnsi="Comic Sans MS"/>
          <w:sz w:val="20"/>
          <w:szCs w:val="20"/>
        </w:rPr>
        <w:t>Yeni öğrendiği sözcükleri anlamlarına uygun olarak kullanır. Zıt anlamlı sözcükleri kullanır. Eş anlamlı sözcükleri kullanır. Eş sesli sözcükleri kullanır.</w:t>
      </w:r>
    </w:p>
    <w:p w:rsidR="00AE4CA5" w:rsidRPr="00E779D2" w:rsidRDefault="00AE4CA5" w:rsidP="00E779D2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E779D2">
        <w:rPr>
          <w:rFonts w:ascii="Comic Sans MS" w:hAnsi="Comic Sans MS"/>
          <w:sz w:val="20"/>
          <w:szCs w:val="20"/>
        </w:rPr>
        <w:t xml:space="preserve">Kazanım 7: Dinledikleri/izlediklerinin anlamını kavrar. Göstergeleri:Sözel yönergeleri yerine getirir. Dinledikleri/izlediklerini açıklar. </w:t>
      </w:r>
      <w:r>
        <w:rPr>
          <w:rFonts w:ascii="Comic Sans MS" w:hAnsi="Comic Sans MS"/>
          <w:sz w:val="20"/>
          <w:szCs w:val="20"/>
        </w:rPr>
        <w:t xml:space="preserve"> </w:t>
      </w:r>
      <w:r w:rsidRPr="00E779D2">
        <w:rPr>
          <w:rFonts w:ascii="Comic Sans MS" w:hAnsi="Comic Sans MS"/>
          <w:sz w:val="20"/>
          <w:szCs w:val="20"/>
        </w:rPr>
        <w:t>Dinledikleri</w:t>
      </w:r>
      <w:r>
        <w:rPr>
          <w:rFonts w:ascii="Comic Sans MS" w:hAnsi="Comic Sans MS"/>
          <w:sz w:val="20"/>
          <w:szCs w:val="20"/>
        </w:rPr>
        <w:t xml:space="preserve"> </w:t>
      </w:r>
      <w:r w:rsidRPr="00E779D2">
        <w:rPr>
          <w:rFonts w:ascii="Comic Sans MS" w:hAnsi="Comic Sans MS"/>
          <w:sz w:val="20"/>
          <w:szCs w:val="20"/>
        </w:rPr>
        <w:t>/izledikleri hakkında yorum yapar.</w:t>
      </w:r>
    </w:p>
    <w:p w:rsidR="00AE4CA5" w:rsidRDefault="00AE4CA5" w:rsidP="00E779D2">
      <w:pPr>
        <w:pStyle w:val="NoSpacing"/>
      </w:pPr>
      <w:r>
        <w:t xml:space="preserve"> </w:t>
      </w:r>
    </w:p>
    <w:p w:rsidR="00AE4CA5" w:rsidRPr="00E779D2" w:rsidRDefault="00AE4CA5" w:rsidP="00E779D2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</w:rPr>
      </w:pPr>
      <w:r w:rsidRPr="00E779D2">
        <w:rPr>
          <w:rFonts w:ascii="Comic Sans MS" w:hAnsi="Comic Sans MS"/>
          <w:b/>
        </w:rPr>
        <w:t>ÖĞRENME SÜRECİ</w:t>
      </w:r>
    </w:p>
    <w:p w:rsidR="00AE4CA5" w:rsidRPr="00E779D2" w:rsidRDefault="00AE4CA5" w:rsidP="00E779D2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sz w:val="20"/>
          <w:szCs w:val="20"/>
        </w:rPr>
      </w:pPr>
      <w:r w:rsidRPr="00E779D2">
        <w:rPr>
          <w:rFonts w:ascii="Comic Sans MS" w:hAnsi="Comic Sans MS"/>
          <w:sz w:val="20"/>
          <w:szCs w:val="20"/>
        </w:rPr>
        <w:t>FİL</w:t>
      </w:r>
    </w:p>
    <w:p w:rsidR="00AE4CA5" w:rsidRPr="00E779D2" w:rsidRDefault="00AE4CA5" w:rsidP="00E779D2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E779D2">
        <w:rPr>
          <w:rFonts w:ascii="Comic Sans MS" w:hAnsi="Comic Sans MS"/>
          <w:sz w:val="20"/>
          <w:szCs w:val="20"/>
        </w:rPr>
        <w:t>Bir varmış bir yokmuş,Allah’ın günü çokmuş.Evvel zaman içinde,zaman zaman içinde kendi halinde bir fil varmış.Ormanın en büyük hayvanıymış;ama kimseye bir zararı dokunmazmış.Gözü de yükseklerde değilmiş.Karnını doyurur,suyunu içer,keyfine bakarmış.</w:t>
      </w:r>
      <w:r>
        <w:rPr>
          <w:rFonts w:ascii="Comic Sans MS" w:hAnsi="Comic Sans MS"/>
          <w:sz w:val="20"/>
          <w:szCs w:val="20"/>
        </w:rPr>
        <w:t xml:space="preserve"> </w:t>
      </w:r>
      <w:r w:rsidRPr="00E779D2">
        <w:rPr>
          <w:rFonts w:ascii="Comic Sans MS" w:hAnsi="Comic Sans MS"/>
          <w:sz w:val="20"/>
          <w:szCs w:val="20"/>
        </w:rPr>
        <w:t>Günlerden bir gün yine karnını doyururken,zayıf mı zayıf,kurnaz mı kurnaz bir tilkiye rastlamış.Selam vermiş,hatırını sormuş.Neden böyle zayıfladığını öğrenmek istemiş.</w:t>
      </w:r>
    </w:p>
    <w:p w:rsidR="00AE4CA5" w:rsidRPr="00E779D2" w:rsidRDefault="00AE4CA5" w:rsidP="00E779D2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E779D2">
        <w:rPr>
          <w:rFonts w:ascii="Comic Sans MS" w:hAnsi="Comic Sans MS"/>
          <w:sz w:val="20"/>
          <w:szCs w:val="20"/>
        </w:rPr>
        <w:t>‘Ah ah!’demiş kurnaz tilki ‘ben zayıflamayayım da kimler zayıflasın?Ormanlar kralı aslan ne bulsak elimizden alıyor.Hep kendisi yiyor,hep dostlarına yediriyor.Bize de aç kalmak düşüyor.Ormandaki bütün hayvanları çalıştırır,patlayıncaya kadar yer içeriz.</w:t>
      </w:r>
    </w:p>
    <w:p w:rsidR="00AE4CA5" w:rsidRPr="00E779D2" w:rsidRDefault="00AE4CA5" w:rsidP="00E779D2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E779D2">
        <w:rPr>
          <w:rFonts w:ascii="Comic Sans MS" w:hAnsi="Comic Sans MS"/>
          <w:sz w:val="20"/>
          <w:szCs w:val="20"/>
        </w:rPr>
        <w:t>Fil koca kulaklarını yelken gibi sallayıp: -‘Yapamaz.’demiş.Benim tanıdığım aslan asla böyle şey yapmaz.</w:t>
      </w:r>
      <w:r>
        <w:rPr>
          <w:rFonts w:ascii="Comic Sans MS" w:hAnsi="Comic Sans MS"/>
          <w:sz w:val="20"/>
          <w:szCs w:val="20"/>
        </w:rPr>
        <w:t xml:space="preserve"> </w:t>
      </w:r>
      <w:r w:rsidRPr="00E779D2">
        <w:rPr>
          <w:rFonts w:ascii="Comic Sans MS" w:hAnsi="Comic Sans MS"/>
          <w:sz w:val="20"/>
          <w:szCs w:val="20"/>
        </w:rPr>
        <w:t>‘Yapar.’diye diretmiş tilki.</w:t>
      </w:r>
      <w:r>
        <w:rPr>
          <w:rFonts w:ascii="Comic Sans MS" w:hAnsi="Comic Sans MS"/>
          <w:sz w:val="20"/>
          <w:szCs w:val="20"/>
        </w:rPr>
        <w:t xml:space="preserve"> </w:t>
      </w:r>
      <w:r w:rsidRPr="00E779D2">
        <w:rPr>
          <w:rFonts w:ascii="Comic Sans MS" w:hAnsi="Comic Sans MS"/>
          <w:sz w:val="20"/>
          <w:szCs w:val="20"/>
        </w:rPr>
        <w:t>Başka sebep nedir ki böyle zayıflamama?</w:t>
      </w:r>
      <w:r>
        <w:rPr>
          <w:rFonts w:ascii="Comic Sans MS" w:hAnsi="Comic Sans MS"/>
          <w:sz w:val="20"/>
          <w:szCs w:val="20"/>
        </w:rPr>
        <w:t xml:space="preserve"> </w:t>
      </w:r>
      <w:r w:rsidRPr="00E779D2">
        <w:rPr>
          <w:rFonts w:ascii="Comic Sans MS" w:hAnsi="Comic Sans MS"/>
          <w:sz w:val="20"/>
          <w:szCs w:val="20"/>
        </w:rPr>
        <w:t>Tek sebep var onu da söyledim.Bir bana bak bir de aslana bak.O şişmanlıktan patlamak üzere,ben zayıflıktan ölmek üzereyim.</w:t>
      </w:r>
    </w:p>
    <w:p w:rsidR="00AE4CA5" w:rsidRPr="00E779D2" w:rsidRDefault="00AE4CA5" w:rsidP="00E779D2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E779D2">
        <w:rPr>
          <w:rFonts w:ascii="Comic Sans MS" w:hAnsi="Comic Sans MS"/>
          <w:sz w:val="20"/>
          <w:szCs w:val="20"/>
        </w:rPr>
        <w:t>‘Ama ahlaksızlık bu.’demiş fil.Böyle bir şeyi nasıl yapar?</w:t>
      </w:r>
      <w:r>
        <w:rPr>
          <w:rFonts w:ascii="Comic Sans MS" w:hAnsi="Comic Sans MS"/>
          <w:sz w:val="20"/>
          <w:szCs w:val="20"/>
        </w:rPr>
        <w:t xml:space="preserve"> </w:t>
      </w:r>
      <w:r w:rsidRPr="00E779D2">
        <w:rPr>
          <w:rFonts w:ascii="Comic Sans MS" w:hAnsi="Comic Sans MS"/>
          <w:sz w:val="20"/>
          <w:szCs w:val="20"/>
        </w:rPr>
        <w:t>Tilki bütün kurnazlığını kullanarak tasarladığı oyunu oynamaya koyulmuş.</w:t>
      </w:r>
      <w:r>
        <w:rPr>
          <w:rFonts w:ascii="Comic Sans MS" w:hAnsi="Comic Sans MS"/>
          <w:sz w:val="20"/>
          <w:szCs w:val="20"/>
        </w:rPr>
        <w:t xml:space="preserve"> </w:t>
      </w:r>
      <w:r w:rsidRPr="00E779D2">
        <w:rPr>
          <w:rFonts w:ascii="Comic Sans MS" w:hAnsi="Comic Sans MS"/>
          <w:sz w:val="20"/>
          <w:szCs w:val="20"/>
        </w:rPr>
        <w:t>‘Beni dinle.’demiş fil kardeş.Ormanın en büyük,en akıllı,en güçlü hayvanı sensin.</w:t>
      </w:r>
      <w:r>
        <w:rPr>
          <w:rFonts w:ascii="Comic Sans MS" w:hAnsi="Comic Sans MS"/>
          <w:sz w:val="20"/>
          <w:szCs w:val="20"/>
        </w:rPr>
        <w:t xml:space="preserve"> </w:t>
      </w:r>
      <w:r w:rsidRPr="00E779D2">
        <w:rPr>
          <w:rFonts w:ascii="Comic Sans MS" w:hAnsi="Comic Sans MS"/>
          <w:sz w:val="20"/>
          <w:szCs w:val="20"/>
        </w:rPr>
        <w:t>İyi yürekli ve yardımseversin üstelik.</w:t>
      </w:r>
      <w:r>
        <w:rPr>
          <w:rFonts w:ascii="Comic Sans MS" w:hAnsi="Comic Sans MS"/>
          <w:sz w:val="20"/>
          <w:szCs w:val="20"/>
        </w:rPr>
        <w:t xml:space="preserve">  </w:t>
      </w:r>
      <w:r w:rsidRPr="00E779D2">
        <w:rPr>
          <w:rFonts w:ascii="Comic Sans MS" w:hAnsi="Comic Sans MS"/>
          <w:sz w:val="20"/>
          <w:szCs w:val="20"/>
        </w:rPr>
        <w:t>‘Öyleyim.’demiş fil kabararak</w:t>
      </w:r>
      <w:r>
        <w:rPr>
          <w:rFonts w:ascii="Comic Sans MS" w:hAnsi="Comic Sans MS"/>
          <w:sz w:val="20"/>
          <w:szCs w:val="20"/>
        </w:rPr>
        <w:t xml:space="preserve"> </w:t>
      </w:r>
      <w:r w:rsidRPr="00E779D2">
        <w:rPr>
          <w:rFonts w:ascii="Comic Sans MS" w:hAnsi="Comic Sans MS"/>
          <w:sz w:val="20"/>
          <w:szCs w:val="20"/>
        </w:rPr>
        <w:t>Ama büyük bir kusurun var</w:t>
      </w:r>
      <w:r>
        <w:rPr>
          <w:rFonts w:ascii="Comic Sans MS" w:hAnsi="Comic Sans MS"/>
          <w:sz w:val="20"/>
          <w:szCs w:val="20"/>
        </w:rPr>
        <w:t xml:space="preserve"> </w:t>
      </w:r>
      <w:r w:rsidRPr="00E779D2">
        <w:rPr>
          <w:rFonts w:ascii="Comic Sans MS" w:hAnsi="Comic Sans MS"/>
          <w:sz w:val="20"/>
          <w:szCs w:val="20"/>
        </w:rPr>
        <w:t>Buna canı çok sıkılmış işte.Aksi aksi sormuş.</w:t>
      </w:r>
      <w:r>
        <w:rPr>
          <w:rFonts w:ascii="Comic Sans MS" w:hAnsi="Comic Sans MS"/>
          <w:sz w:val="20"/>
          <w:szCs w:val="20"/>
        </w:rPr>
        <w:t xml:space="preserve"> </w:t>
      </w:r>
      <w:r w:rsidRPr="00E779D2">
        <w:rPr>
          <w:rFonts w:ascii="Comic Sans MS" w:hAnsi="Comic Sans MS"/>
          <w:sz w:val="20"/>
          <w:szCs w:val="20"/>
        </w:rPr>
        <w:t>-‘Neymiş bakalım büyük kusurum?</w:t>
      </w:r>
    </w:p>
    <w:p w:rsidR="00AE4CA5" w:rsidRPr="00E779D2" w:rsidRDefault="00AE4CA5" w:rsidP="00E779D2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E779D2">
        <w:rPr>
          <w:rFonts w:ascii="Comic Sans MS" w:hAnsi="Comic Sans MS"/>
          <w:sz w:val="20"/>
          <w:szCs w:val="20"/>
        </w:rPr>
        <w:t>-‘Krallık senin hakkın olduğu halde bunu aslana kaptırdın.Oysa sen kral olmalısın.Kral olunca yiyeceklerin yanı başına gelir,bütün gün karnını doyurmak için çabalamazsın</w:t>
      </w:r>
      <w:r>
        <w:rPr>
          <w:rFonts w:ascii="Comic Sans MS" w:hAnsi="Comic Sans MS"/>
          <w:sz w:val="20"/>
          <w:szCs w:val="20"/>
        </w:rPr>
        <w:t xml:space="preserve"> </w:t>
      </w:r>
      <w:r w:rsidRPr="00E779D2">
        <w:rPr>
          <w:rFonts w:ascii="Comic Sans MS" w:hAnsi="Comic Sans MS"/>
          <w:sz w:val="20"/>
          <w:szCs w:val="20"/>
        </w:rPr>
        <w:t>Biraz düşünmüş fil .Doğrusu yan gelip yatmak varken,karın doyurmak için bütün gün çabalamak ona daha zahmetli geliyormuş.Tilkiye biraz olsun hak vermiş.</w:t>
      </w:r>
      <w:r>
        <w:rPr>
          <w:rFonts w:ascii="Comic Sans MS" w:hAnsi="Comic Sans MS"/>
          <w:sz w:val="20"/>
          <w:szCs w:val="20"/>
        </w:rPr>
        <w:t xml:space="preserve"> </w:t>
      </w:r>
      <w:r w:rsidRPr="00E779D2">
        <w:rPr>
          <w:rFonts w:ascii="Comic Sans MS" w:hAnsi="Comic Sans MS"/>
          <w:sz w:val="20"/>
          <w:szCs w:val="20"/>
        </w:rPr>
        <w:t>-‘Pekala’.demiş,ne yapmalıyım sence?</w:t>
      </w:r>
      <w:r>
        <w:rPr>
          <w:rFonts w:ascii="Comic Sans MS" w:hAnsi="Comic Sans MS"/>
          <w:sz w:val="20"/>
          <w:szCs w:val="20"/>
        </w:rPr>
        <w:t xml:space="preserve"> </w:t>
      </w:r>
      <w:r w:rsidRPr="00E779D2">
        <w:rPr>
          <w:rFonts w:ascii="Comic Sans MS" w:hAnsi="Comic Sans MS"/>
          <w:sz w:val="20"/>
          <w:szCs w:val="20"/>
        </w:rPr>
        <w:t>-Tilki ’buldum.’diye bağırmış.Aslanı devirip yerine kral olmalı.Beni de yanınıza yardımcı almalısınız.Harika bir çift oluruz.</w:t>
      </w:r>
      <w:r>
        <w:rPr>
          <w:rFonts w:ascii="Comic Sans MS" w:hAnsi="Comic Sans MS"/>
          <w:sz w:val="20"/>
          <w:szCs w:val="20"/>
        </w:rPr>
        <w:t xml:space="preserve"> </w:t>
      </w:r>
      <w:r w:rsidRPr="00E779D2">
        <w:rPr>
          <w:rFonts w:ascii="Comic Sans MS" w:hAnsi="Comic Sans MS"/>
          <w:sz w:val="20"/>
          <w:szCs w:val="20"/>
        </w:rPr>
        <w:t>Fil o zaman anlamış tilkinin niyetini.’Vay vay.’diye homurdanmış.Benim gibi bir fil senin gibi kurnaz bir tilkiye yardımcı olacak da onu besleyecek ha!</w:t>
      </w:r>
      <w:r>
        <w:rPr>
          <w:rFonts w:ascii="Comic Sans MS" w:hAnsi="Comic Sans MS"/>
          <w:sz w:val="20"/>
          <w:szCs w:val="20"/>
        </w:rPr>
        <w:t xml:space="preserve">  </w:t>
      </w:r>
      <w:r w:rsidRPr="00E779D2">
        <w:rPr>
          <w:rFonts w:ascii="Comic Sans MS" w:hAnsi="Comic Sans MS"/>
          <w:sz w:val="20"/>
          <w:szCs w:val="20"/>
        </w:rPr>
        <w:t>Vay ki vay!Meğer sen beni değil kendini düşünüyormuşsun.</w:t>
      </w:r>
      <w:r>
        <w:rPr>
          <w:rFonts w:ascii="Comic Sans MS" w:hAnsi="Comic Sans MS"/>
          <w:sz w:val="20"/>
          <w:szCs w:val="20"/>
        </w:rPr>
        <w:t xml:space="preserve"> </w:t>
      </w:r>
      <w:r w:rsidRPr="00E779D2">
        <w:rPr>
          <w:rFonts w:ascii="Comic Sans MS" w:hAnsi="Comic Sans MS"/>
          <w:sz w:val="20"/>
          <w:szCs w:val="20"/>
        </w:rPr>
        <w:t>Kendi çıkarına beni alet etmeye çalışıyormuşsun</w:t>
      </w:r>
    </w:p>
    <w:p w:rsidR="00AE4CA5" w:rsidRPr="00E779D2" w:rsidRDefault="00AE4CA5" w:rsidP="00E779D2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E779D2">
        <w:rPr>
          <w:rFonts w:ascii="Comic Sans MS" w:hAnsi="Comic Sans MS"/>
          <w:sz w:val="20"/>
          <w:szCs w:val="20"/>
        </w:rPr>
        <w:t>Niyetin aslanla aramı açmak,maksadın beni kullanıp sırtımdan keyif çatmaktı.Git yanımdan yoksa işini bitiririm!</w:t>
      </w:r>
      <w:r>
        <w:rPr>
          <w:rFonts w:ascii="Comic Sans MS" w:hAnsi="Comic Sans MS"/>
          <w:sz w:val="20"/>
          <w:szCs w:val="20"/>
        </w:rPr>
        <w:t xml:space="preserve"> </w:t>
      </w:r>
      <w:r w:rsidRPr="00E779D2">
        <w:rPr>
          <w:rFonts w:ascii="Comic Sans MS" w:hAnsi="Comic Sans MS"/>
          <w:sz w:val="20"/>
          <w:szCs w:val="20"/>
        </w:rPr>
        <w:t>Tilki arkasına bakmadan koşarken fil şöyle söylenmiş:</w:t>
      </w:r>
    </w:p>
    <w:p w:rsidR="00AE4CA5" w:rsidRDefault="00AE4CA5" w:rsidP="00E779D2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E779D2">
        <w:rPr>
          <w:rFonts w:ascii="Comic Sans MS" w:hAnsi="Comic Sans MS"/>
          <w:sz w:val="20"/>
          <w:szCs w:val="20"/>
        </w:rPr>
        <w:t>_ ‘İyi arkadaş insanı vezir,kötü arkadaş rezil eder.</w:t>
      </w:r>
    </w:p>
    <w:p w:rsidR="00AE4CA5" w:rsidRDefault="00AE4CA5" w:rsidP="00E779D2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</w:p>
    <w:p w:rsidR="00AE4CA5" w:rsidRDefault="00AE4CA5" w:rsidP="00E779D2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Hikaye sonrası pandomim yapılır.</w:t>
      </w:r>
    </w:p>
    <w:p w:rsidR="00AE4CA5" w:rsidRDefault="00AE4CA5" w:rsidP="00E779D2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</w:p>
    <w:p w:rsidR="00AE4CA5" w:rsidRPr="00622F58" w:rsidRDefault="00AE4CA5" w:rsidP="00622F58">
      <w:pPr>
        <w:pStyle w:val="NoSpacing"/>
        <w:rPr>
          <w:rFonts w:ascii="Comic Sans MS" w:hAnsi="Comic Sans MS"/>
          <w:sz w:val="20"/>
          <w:szCs w:val="20"/>
        </w:rPr>
      </w:pPr>
    </w:p>
    <w:p w:rsidR="00AE4CA5" w:rsidRPr="00622F58" w:rsidRDefault="00AE4CA5" w:rsidP="00622F5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622F58">
        <w:rPr>
          <w:rFonts w:ascii="Comic Sans MS" w:hAnsi="Comic Sans MS"/>
          <w:b/>
          <w:sz w:val="20"/>
          <w:szCs w:val="20"/>
        </w:rPr>
        <w:t>MATERYALLER</w:t>
      </w:r>
    </w:p>
    <w:p w:rsidR="00AE4CA5" w:rsidRPr="00622F58" w:rsidRDefault="00AE4CA5" w:rsidP="00622F5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22F58">
        <w:rPr>
          <w:rFonts w:ascii="Comic Sans MS" w:hAnsi="Comic Sans MS"/>
          <w:sz w:val="20"/>
          <w:szCs w:val="20"/>
        </w:rPr>
        <w:t>Hikaye</w:t>
      </w:r>
    </w:p>
    <w:p w:rsidR="00AE4CA5" w:rsidRPr="00622F58" w:rsidRDefault="00AE4CA5" w:rsidP="00622F5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622F58">
        <w:rPr>
          <w:rFonts w:ascii="Comic Sans MS" w:hAnsi="Comic Sans MS"/>
          <w:b/>
          <w:sz w:val="20"/>
          <w:szCs w:val="20"/>
        </w:rPr>
        <w:t>SÖZCÜKLER</w:t>
      </w:r>
    </w:p>
    <w:p w:rsidR="00AE4CA5" w:rsidRPr="00622F58" w:rsidRDefault="00AE4CA5" w:rsidP="00622F5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22F58">
        <w:rPr>
          <w:rFonts w:ascii="Comic Sans MS" w:hAnsi="Comic Sans MS"/>
          <w:sz w:val="20"/>
          <w:szCs w:val="20"/>
        </w:rPr>
        <w:t>Fil,tilk,,kurnazlık,</w:t>
      </w:r>
    </w:p>
    <w:p w:rsidR="00AE4CA5" w:rsidRPr="00622F58" w:rsidRDefault="00AE4CA5" w:rsidP="00622F5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622F58">
        <w:rPr>
          <w:rFonts w:ascii="Comic Sans MS" w:hAnsi="Comic Sans MS"/>
          <w:b/>
          <w:sz w:val="20"/>
          <w:szCs w:val="20"/>
        </w:rPr>
        <w:t>KAVRAMLAR</w:t>
      </w:r>
    </w:p>
    <w:p w:rsidR="00AE4CA5" w:rsidRPr="00622F58" w:rsidRDefault="00AE4CA5" w:rsidP="00622F5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22F58">
        <w:rPr>
          <w:rFonts w:ascii="Comic Sans MS" w:hAnsi="Comic Sans MS"/>
          <w:sz w:val="20"/>
          <w:szCs w:val="20"/>
        </w:rPr>
        <w:t>İyi-kötü</w:t>
      </w:r>
    </w:p>
    <w:p w:rsidR="00AE4CA5" w:rsidRPr="00622F58" w:rsidRDefault="00AE4CA5" w:rsidP="00622F58">
      <w:pPr>
        <w:pStyle w:val="NoSpacing"/>
        <w:rPr>
          <w:rFonts w:ascii="Comic Sans MS" w:hAnsi="Comic Sans MS"/>
          <w:sz w:val="20"/>
          <w:szCs w:val="20"/>
        </w:rPr>
      </w:pPr>
    </w:p>
    <w:p w:rsidR="00AE4CA5" w:rsidRDefault="00AE4CA5" w:rsidP="00622F5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622F58">
        <w:rPr>
          <w:rFonts w:ascii="Comic Sans MS" w:hAnsi="Comic Sans MS"/>
          <w:b/>
          <w:sz w:val="20"/>
          <w:szCs w:val="20"/>
        </w:rPr>
        <w:t>AİLE KATILIMI:</w:t>
      </w:r>
    </w:p>
    <w:p w:rsidR="00AE4CA5" w:rsidRPr="00622F58" w:rsidRDefault="00AE4CA5" w:rsidP="00622F5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AE4CA5" w:rsidRPr="00622F58" w:rsidRDefault="00AE4CA5" w:rsidP="00622F5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622F58">
        <w:rPr>
          <w:rFonts w:ascii="Comic Sans MS" w:hAnsi="Comic Sans MS"/>
          <w:b/>
          <w:sz w:val="20"/>
          <w:szCs w:val="20"/>
        </w:rPr>
        <w:t>DEĞERLENDİRME</w:t>
      </w:r>
    </w:p>
    <w:p w:rsidR="00AE4CA5" w:rsidRPr="00622F58" w:rsidRDefault="00AE4CA5" w:rsidP="00622F5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22F58">
        <w:rPr>
          <w:rFonts w:ascii="Comic Sans MS" w:hAnsi="Comic Sans MS"/>
          <w:sz w:val="20"/>
          <w:szCs w:val="20"/>
        </w:rPr>
        <w:t>Hikayenin kahramanları kimlerdi?</w:t>
      </w:r>
    </w:p>
    <w:p w:rsidR="00AE4CA5" w:rsidRPr="00622F58" w:rsidRDefault="00AE4CA5" w:rsidP="00622F5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22F58">
        <w:rPr>
          <w:rFonts w:ascii="Comic Sans MS" w:hAnsi="Comic Sans MS"/>
          <w:sz w:val="20"/>
          <w:szCs w:val="20"/>
        </w:rPr>
        <w:t>Fil tilkiye ne sormuş?</w:t>
      </w:r>
    </w:p>
    <w:p w:rsidR="00AE4CA5" w:rsidRPr="00622F58" w:rsidRDefault="00AE4CA5" w:rsidP="00622F5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22F58">
        <w:rPr>
          <w:rFonts w:ascii="Comic Sans MS" w:hAnsi="Comic Sans MS"/>
          <w:sz w:val="20"/>
          <w:szCs w:val="20"/>
        </w:rPr>
        <w:t>Tilki neden fili arslana karşı kışkırtmaya çalışmış?</w:t>
      </w:r>
    </w:p>
    <w:p w:rsidR="00AE4CA5" w:rsidRPr="00622F58" w:rsidRDefault="00AE4CA5" w:rsidP="00622F5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22F58">
        <w:rPr>
          <w:rFonts w:ascii="Comic Sans MS" w:hAnsi="Comic Sans MS"/>
          <w:sz w:val="20"/>
          <w:szCs w:val="20"/>
        </w:rPr>
        <w:t>Fil en sonunda ne yapmış?</w:t>
      </w:r>
    </w:p>
    <w:p w:rsidR="00AE4CA5" w:rsidRDefault="00AE4CA5" w:rsidP="00622F5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AE4CA5" w:rsidRPr="00E779D2" w:rsidRDefault="00AE4CA5" w:rsidP="00622F5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22F58">
        <w:rPr>
          <w:rFonts w:ascii="Comic Sans MS" w:hAnsi="Comic Sans MS"/>
          <w:b/>
          <w:sz w:val="20"/>
          <w:szCs w:val="20"/>
        </w:rPr>
        <w:t>UYARLAMA</w:t>
      </w:r>
      <w:r w:rsidRPr="00622F58">
        <w:rPr>
          <w:rFonts w:ascii="Comic Sans MS" w:hAnsi="Comic Sans MS"/>
          <w:sz w:val="20"/>
          <w:szCs w:val="20"/>
        </w:rPr>
        <w:t>:Sınıfta kaynaştırma öğrencisi var  ise uyarlama reh</w:t>
      </w:r>
      <w:r>
        <w:rPr>
          <w:rFonts w:ascii="Comic Sans MS" w:hAnsi="Comic Sans MS"/>
          <w:sz w:val="20"/>
          <w:szCs w:val="20"/>
        </w:rPr>
        <w:t>ber öğretmen ile birlikte alınır</w:t>
      </w:r>
      <w:r>
        <w:tab/>
      </w:r>
    </w:p>
    <w:sectPr w:rsidR="00AE4CA5" w:rsidRPr="00E779D2" w:rsidSect="00497BC7">
      <w:footerReference w:type="default" r:id="rId7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4CA5" w:rsidRDefault="00AE4CA5" w:rsidP="00806A98">
      <w:pPr>
        <w:spacing w:after="0" w:line="240" w:lineRule="auto"/>
      </w:pPr>
      <w:r>
        <w:separator/>
      </w:r>
    </w:p>
  </w:endnote>
  <w:endnote w:type="continuationSeparator" w:id="0">
    <w:p w:rsidR="00AE4CA5" w:rsidRDefault="00AE4CA5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4CA5" w:rsidRDefault="00AE4CA5">
    <w:pPr>
      <w:pStyle w:val="Footer"/>
    </w:pPr>
  </w:p>
  <w:p w:rsidR="00AE4CA5" w:rsidRDefault="00AE4CA5">
    <w:pPr>
      <w:pStyle w:val="Footer"/>
    </w:pPr>
  </w:p>
  <w:p w:rsidR="00AE4CA5" w:rsidRDefault="00AE4CA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4CA5" w:rsidRDefault="00AE4CA5" w:rsidP="00806A98">
      <w:pPr>
        <w:spacing w:after="0" w:line="240" w:lineRule="auto"/>
      </w:pPr>
      <w:r>
        <w:separator/>
      </w:r>
    </w:p>
  </w:footnote>
  <w:footnote w:type="continuationSeparator" w:id="0">
    <w:p w:rsidR="00AE4CA5" w:rsidRDefault="00AE4CA5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306BF"/>
    <w:rsid w:val="000614C2"/>
    <w:rsid w:val="0006504F"/>
    <w:rsid w:val="00081A00"/>
    <w:rsid w:val="000867DE"/>
    <w:rsid w:val="000D10F6"/>
    <w:rsid w:val="000D74E2"/>
    <w:rsid w:val="000F3B1A"/>
    <w:rsid w:val="00111DDF"/>
    <w:rsid w:val="00113F35"/>
    <w:rsid w:val="00150544"/>
    <w:rsid w:val="00150E9C"/>
    <w:rsid w:val="0015787C"/>
    <w:rsid w:val="00165788"/>
    <w:rsid w:val="00166F2C"/>
    <w:rsid w:val="001768DA"/>
    <w:rsid w:val="0018560E"/>
    <w:rsid w:val="001A45E0"/>
    <w:rsid w:val="001B4E66"/>
    <w:rsid w:val="001C49B1"/>
    <w:rsid w:val="001D0122"/>
    <w:rsid w:val="001D6E9B"/>
    <w:rsid w:val="001F341C"/>
    <w:rsid w:val="001F4B0C"/>
    <w:rsid w:val="001F57E8"/>
    <w:rsid w:val="00206907"/>
    <w:rsid w:val="002134AD"/>
    <w:rsid w:val="00216154"/>
    <w:rsid w:val="002201E3"/>
    <w:rsid w:val="00241D3D"/>
    <w:rsid w:val="002A1BCC"/>
    <w:rsid w:val="002B3278"/>
    <w:rsid w:val="002B5687"/>
    <w:rsid w:val="002C40DB"/>
    <w:rsid w:val="002F7B42"/>
    <w:rsid w:val="0030759F"/>
    <w:rsid w:val="00315189"/>
    <w:rsid w:val="00330AED"/>
    <w:rsid w:val="00351E29"/>
    <w:rsid w:val="003607BE"/>
    <w:rsid w:val="00365CD4"/>
    <w:rsid w:val="00382F38"/>
    <w:rsid w:val="00395C6B"/>
    <w:rsid w:val="003A2AC5"/>
    <w:rsid w:val="003B30BC"/>
    <w:rsid w:val="003C0F4A"/>
    <w:rsid w:val="003C1931"/>
    <w:rsid w:val="003C2D3A"/>
    <w:rsid w:val="003D0F9E"/>
    <w:rsid w:val="003D7926"/>
    <w:rsid w:val="003E254C"/>
    <w:rsid w:val="003E6817"/>
    <w:rsid w:val="00411C7A"/>
    <w:rsid w:val="00430623"/>
    <w:rsid w:val="00436F22"/>
    <w:rsid w:val="00445C4B"/>
    <w:rsid w:val="00445D76"/>
    <w:rsid w:val="00446ED2"/>
    <w:rsid w:val="00450377"/>
    <w:rsid w:val="00455396"/>
    <w:rsid w:val="00497BC7"/>
    <w:rsid w:val="004C5BC8"/>
    <w:rsid w:val="004D71CA"/>
    <w:rsid w:val="004E21F3"/>
    <w:rsid w:val="004E5CA9"/>
    <w:rsid w:val="004F21E0"/>
    <w:rsid w:val="004F353B"/>
    <w:rsid w:val="00504F68"/>
    <w:rsid w:val="00521BB8"/>
    <w:rsid w:val="0052281B"/>
    <w:rsid w:val="00527203"/>
    <w:rsid w:val="005364CF"/>
    <w:rsid w:val="005460B8"/>
    <w:rsid w:val="005527C4"/>
    <w:rsid w:val="00577EBE"/>
    <w:rsid w:val="005858E6"/>
    <w:rsid w:val="0059067C"/>
    <w:rsid w:val="0059710E"/>
    <w:rsid w:val="005B492E"/>
    <w:rsid w:val="005C3EC7"/>
    <w:rsid w:val="005C5442"/>
    <w:rsid w:val="005D35FA"/>
    <w:rsid w:val="00606432"/>
    <w:rsid w:val="00606435"/>
    <w:rsid w:val="00622F58"/>
    <w:rsid w:val="0064489B"/>
    <w:rsid w:val="006836CC"/>
    <w:rsid w:val="006B611B"/>
    <w:rsid w:val="006D28C4"/>
    <w:rsid w:val="006D6401"/>
    <w:rsid w:val="006D6FD2"/>
    <w:rsid w:val="0070201C"/>
    <w:rsid w:val="00705541"/>
    <w:rsid w:val="0072462E"/>
    <w:rsid w:val="00760E27"/>
    <w:rsid w:val="00764F63"/>
    <w:rsid w:val="007706DB"/>
    <w:rsid w:val="00774F9B"/>
    <w:rsid w:val="00800394"/>
    <w:rsid w:val="00801790"/>
    <w:rsid w:val="00801C8B"/>
    <w:rsid w:val="008065CB"/>
    <w:rsid w:val="00806A98"/>
    <w:rsid w:val="008432E8"/>
    <w:rsid w:val="0085733F"/>
    <w:rsid w:val="008637FB"/>
    <w:rsid w:val="00866F95"/>
    <w:rsid w:val="008854B3"/>
    <w:rsid w:val="008902E4"/>
    <w:rsid w:val="00890B78"/>
    <w:rsid w:val="00890E89"/>
    <w:rsid w:val="008978B2"/>
    <w:rsid w:val="008B57CA"/>
    <w:rsid w:val="008B7296"/>
    <w:rsid w:val="008E20FE"/>
    <w:rsid w:val="0091422C"/>
    <w:rsid w:val="00917099"/>
    <w:rsid w:val="0092742D"/>
    <w:rsid w:val="009319CC"/>
    <w:rsid w:val="009322A4"/>
    <w:rsid w:val="009367C8"/>
    <w:rsid w:val="00936A51"/>
    <w:rsid w:val="00942E94"/>
    <w:rsid w:val="00954DBC"/>
    <w:rsid w:val="00972D85"/>
    <w:rsid w:val="00973CDA"/>
    <w:rsid w:val="00997873"/>
    <w:rsid w:val="009A20AC"/>
    <w:rsid w:val="009A586A"/>
    <w:rsid w:val="009B2D3F"/>
    <w:rsid w:val="009C2A7A"/>
    <w:rsid w:val="009E4493"/>
    <w:rsid w:val="00A0112F"/>
    <w:rsid w:val="00A10CBE"/>
    <w:rsid w:val="00A137A6"/>
    <w:rsid w:val="00A155B2"/>
    <w:rsid w:val="00A16277"/>
    <w:rsid w:val="00A2029B"/>
    <w:rsid w:val="00A4509A"/>
    <w:rsid w:val="00A513E1"/>
    <w:rsid w:val="00A52598"/>
    <w:rsid w:val="00A54085"/>
    <w:rsid w:val="00A62724"/>
    <w:rsid w:val="00A70267"/>
    <w:rsid w:val="00A83602"/>
    <w:rsid w:val="00A85CB0"/>
    <w:rsid w:val="00A93841"/>
    <w:rsid w:val="00AA06B0"/>
    <w:rsid w:val="00AB148A"/>
    <w:rsid w:val="00AC668E"/>
    <w:rsid w:val="00AD00DF"/>
    <w:rsid w:val="00AD188D"/>
    <w:rsid w:val="00AE40F7"/>
    <w:rsid w:val="00AE4369"/>
    <w:rsid w:val="00AE4AC3"/>
    <w:rsid w:val="00AE4CA5"/>
    <w:rsid w:val="00AE611F"/>
    <w:rsid w:val="00B00C46"/>
    <w:rsid w:val="00B131D1"/>
    <w:rsid w:val="00B15556"/>
    <w:rsid w:val="00B242B0"/>
    <w:rsid w:val="00B34595"/>
    <w:rsid w:val="00B64698"/>
    <w:rsid w:val="00B67CE3"/>
    <w:rsid w:val="00B90723"/>
    <w:rsid w:val="00BA482B"/>
    <w:rsid w:val="00BB3A48"/>
    <w:rsid w:val="00BC4E5B"/>
    <w:rsid w:val="00BC6104"/>
    <w:rsid w:val="00BE067A"/>
    <w:rsid w:val="00C110B3"/>
    <w:rsid w:val="00C120B6"/>
    <w:rsid w:val="00C1578F"/>
    <w:rsid w:val="00C246D6"/>
    <w:rsid w:val="00C3789F"/>
    <w:rsid w:val="00C640A5"/>
    <w:rsid w:val="00C644FA"/>
    <w:rsid w:val="00C66B23"/>
    <w:rsid w:val="00C779FA"/>
    <w:rsid w:val="00C903B4"/>
    <w:rsid w:val="00CA20A7"/>
    <w:rsid w:val="00CC216B"/>
    <w:rsid w:val="00CC2D45"/>
    <w:rsid w:val="00CD1D01"/>
    <w:rsid w:val="00CE11E7"/>
    <w:rsid w:val="00CE3949"/>
    <w:rsid w:val="00CE6E6F"/>
    <w:rsid w:val="00D94A26"/>
    <w:rsid w:val="00DE524A"/>
    <w:rsid w:val="00E04656"/>
    <w:rsid w:val="00E1402F"/>
    <w:rsid w:val="00E3439D"/>
    <w:rsid w:val="00E4402B"/>
    <w:rsid w:val="00E47557"/>
    <w:rsid w:val="00E54A56"/>
    <w:rsid w:val="00E614B8"/>
    <w:rsid w:val="00E779D2"/>
    <w:rsid w:val="00E823BB"/>
    <w:rsid w:val="00E8439E"/>
    <w:rsid w:val="00E9352F"/>
    <w:rsid w:val="00E9611D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3CD"/>
    <w:rsid w:val="00F41E99"/>
    <w:rsid w:val="00F47DD2"/>
    <w:rsid w:val="00F53DE0"/>
    <w:rsid w:val="00F61B8B"/>
    <w:rsid w:val="00F85C1D"/>
    <w:rsid w:val="00F875E3"/>
    <w:rsid w:val="00F91FFA"/>
    <w:rsid w:val="00F92AFE"/>
    <w:rsid w:val="00FC374B"/>
    <w:rsid w:val="00FC52C9"/>
    <w:rsid w:val="00FC771F"/>
    <w:rsid w:val="00FE25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40A5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basedOn w:val="DefaultParagraphFont"/>
    <w:link w:val="ListeParagraf1"/>
    <w:uiPriority w:val="99"/>
    <w:locked/>
    <w:rsid w:val="00A16277"/>
    <w:rPr>
      <w:rFonts w:ascii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basedOn w:val="DefaultParagraphFont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074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74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74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74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</TotalTime>
  <Pages>5</Pages>
  <Words>704</Words>
  <Characters>4019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8</cp:revision>
  <dcterms:created xsi:type="dcterms:W3CDTF">2015-08-23T18:31:00Z</dcterms:created>
  <dcterms:modified xsi:type="dcterms:W3CDTF">2016-08-28T21:22:00Z</dcterms:modified>
</cp:coreProperties>
</file>